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42E" w:rsidRPr="004D04F2" w:rsidRDefault="0087142E" w:rsidP="004D04F2">
      <w:pPr>
        <w:shd w:val="clear" w:color="auto" w:fill="FFFFFF"/>
        <w:spacing w:before="139" w:line="221" w:lineRule="exact"/>
        <w:ind w:left="8400"/>
        <w:rPr>
          <w:rFonts w:ascii="Times New Roman" w:hAnsi="Times New Roman" w:cs="Times New Roman"/>
          <w:b/>
          <w:bCs/>
          <w:color w:val="000000"/>
          <w:spacing w:val="-2"/>
        </w:rPr>
      </w:pP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                 Приложение № 3</w:t>
      </w:r>
    </w:p>
    <w:p w:rsidR="0087142E" w:rsidRPr="00193675" w:rsidRDefault="0087142E" w:rsidP="0095002E">
      <w:pPr>
        <w:ind w:left="4139"/>
        <w:jc w:val="center"/>
        <w:rPr>
          <w:rFonts w:ascii="Times New Roman" w:hAnsi="Times New Roman" w:cs="Times New Roman"/>
          <w:color w:val="000000"/>
          <w:spacing w:val="-4"/>
        </w:rPr>
      </w:pPr>
      <w:r>
        <w:rPr>
          <w:rFonts w:ascii="Times New Roman" w:hAnsi="Times New Roman" w:cs="Times New Roman"/>
          <w:color w:val="000000"/>
          <w:spacing w:val="-4"/>
        </w:rPr>
        <w:t xml:space="preserve">                                                                                  </w:t>
      </w:r>
      <w:r w:rsidRPr="00193675">
        <w:rPr>
          <w:rFonts w:ascii="Times New Roman" w:hAnsi="Times New Roman" w:cs="Times New Roman"/>
          <w:color w:val="000000"/>
          <w:spacing w:val="-4"/>
        </w:rPr>
        <w:t>к административному регламенту</w:t>
      </w:r>
    </w:p>
    <w:p w:rsidR="0087142E" w:rsidRPr="00193675" w:rsidRDefault="0087142E" w:rsidP="0095002E">
      <w:pPr>
        <w:ind w:left="4139" w:right="142"/>
        <w:jc w:val="right"/>
        <w:rPr>
          <w:rFonts w:ascii="Times New Roman" w:hAnsi="Times New Roman" w:cs="Times New Roman"/>
          <w:color w:val="000000"/>
          <w:spacing w:val="-4"/>
        </w:rPr>
      </w:pPr>
      <w:r w:rsidRPr="00193675">
        <w:rPr>
          <w:rFonts w:ascii="Times New Roman" w:hAnsi="Times New Roman" w:cs="Times New Roman"/>
          <w:color w:val="000000"/>
          <w:spacing w:val="-4"/>
        </w:rPr>
        <w:t>предоставления муниципальной услуги по предоставлению муниципальной субсидии на</w:t>
      </w:r>
      <w:r>
        <w:rPr>
          <w:rFonts w:ascii="Times New Roman" w:hAnsi="Times New Roman" w:cs="Times New Roman"/>
          <w:color w:val="000000"/>
          <w:spacing w:val="-4"/>
        </w:rPr>
        <w:t xml:space="preserve"> оплату жилого помещения</w:t>
      </w:r>
      <w:r w:rsidRPr="00193675">
        <w:rPr>
          <w:rFonts w:ascii="Times New Roman" w:hAnsi="Times New Roman" w:cs="Times New Roman"/>
          <w:color w:val="000000"/>
          <w:spacing w:val="-4"/>
        </w:rPr>
        <w:t xml:space="preserve"> и коммунальных услуг гражданам, проживающим на территории муниципального образования «Кингисеппское городское поселение» </w:t>
      </w:r>
    </w:p>
    <w:p w:rsidR="0087142E" w:rsidRDefault="0087142E" w:rsidP="00F62D55">
      <w:pPr>
        <w:shd w:val="clear" w:color="auto" w:fill="FFFFFF"/>
        <w:spacing w:before="1805" w:line="264" w:lineRule="exact"/>
        <w:jc w:val="center"/>
      </w:pPr>
      <w:r>
        <w:rPr>
          <w:rFonts w:ascii="Times New Roman" w:hAnsi="Times New Roman" w:cs="Times New Roman"/>
          <w:b/>
          <w:bCs/>
          <w:color w:val="000000"/>
          <w:spacing w:val="8"/>
          <w:sz w:val="23"/>
          <w:szCs w:val="23"/>
        </w:rPr>
        <w:t>ЖУРНАЛ</w:t>
      </w:r>
    </w:p>
    <w:p w:rsidR="0087142E" w:rsidRDefault="0087142E" w:rsidP="00F62D55">
      <w:pPr>
        <w:shd w:val="clear" w:color="auto" w:fill="FFFFFF"/>
        <w:spacing w:line="264" w:lineRule="exact"/>
        <w:jc w:val="center"/>
        <w:rPr>
          <w:rFonts w:ascii="Times New Roman" w:hAnsi="Times New Roman" w:cs="Times New Roman"/>
          <w:b/>
          <w:bCs/>
          <w:color w:val="000000"/>
          <w:spacing w:val="3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3"/>
          <w:szCs w:val="23"/>
        </w:rPr>
        <w:t xml:space="preserve">регистрации заявлений и решений о назначении (отказе) субсидии </w:t>
      </w:r>
    </w:p>
    <w:p w:rsidR="0087142E" w:rsidRDefault="0087142E" w:rsidP="00F62D55">
      <w:pPr>
        <w:shd w:val="clear" w:color="auto" w:fill="FFFFFF"/>
        <w:spacing w:line="264" w:lineRule="exact"/>
        <w:jc w:val="center"/>
      </w:pPr>
      <w:r>
        <w:rPr>
          <w:rFonts w:ascii="Times New Roman" w:hAnsi="Times New Roman" w:cs="Times New Roman"/>
          <w:b/>
          <w:bCs/>
          <w:color w:val="000000"/>
          <w:spacing w:val="3"/>
          <w:sz w:val="23"/>
          <w:szCs w:val="23"/>
        </w:rPr>
        <w:t>на оплату жилого помещения и коммунальных услуг</w:t>
      </w:r>
    </w:p>
    <w:p w:rsidR="0087142E" w:rsidRDefault="0087142E" w:rsidP="00F62D55">
      <w:pPr>
        <w:spacing w:after="754"/>
        <w:rPr>
          <w:sz w:val="2"/>
          <w:szCs w:val="2"/>
        </w:rPr>
      </w:pPr>
    </w:p>
    <w:tbl>
      <w:tblPr>
        <w:tblW w:w="911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79"/>
        <w:gridCol w:w="979"/>
        <w:gridCol w:w="1075"/>
        <w:gridCol w:w="1421"/>
        <w:gridCol w:w="1248"/>
        <w:gridCol w:w="1258"/>
        <w:gridCol w:w="1075"/>
        <w:gridCol w:w="1077"/>
      </w:tblGrid>
      <w:tr w:rsidR="0087142E" w:rsidRPr="009405E8">
        <w:trPr>
          <w:trHeight w:hRule="exact" w:val="278"/>
          <w:jc w:val="center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Default="0087142E" w:rsidP="00193675">
            <w:pPr>
              <w:shd w:val="clear" w:color="auto" w:fill="FFFFFF"/>
              <w:ind w:left="-181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№</w:t>
            </w:r>
          </w:p>
          <w:p w:rsidR="0087142E" w:rsidRDefault="0087142E" w:rsidP="00193675">
            <w:pPr>
              <w:shd w:val="clear" w:color="auto" w:fill="FFFFFF"/>
              <w:ind w:left="43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ind w:left="43"/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Дата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7"/>
              </w:rPr>
              <w:t>Ф.И.О.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Адрес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 w:rsidP="00193675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Дата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Срок, с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5"/>
              </w:rPr>
              <w:t>Сумма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Примечание</w:t>
            </w:r>
          </w:p>
        </w:tc>
      </w:tr>
      <w:tr w:rsidR="0087142E" w:rsidRPr="009405E8">
        <w:trPr>
          <w:trHeight w:hRule="exact" w:val="221"/>
          <w:jc w:val="center"/>
        </w:trPr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Default="0087142E" w:rsidP="0019367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5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</w:rPr>
              <w:t>п/п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5"/>
              </w:rPr>
              <w:t>обращения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места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 w:rsidP="00193675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вынесенного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которого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начислен</w:t>
            </w:r>
          </w:p>
        </w:tc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</w:tr>
      <w:tr w:rsidR="0087142E" w:rsidRPr="009405E8">
        <w:trPr>
          <w:trHeight w:hRule="exact" w:val="211"/>
          <w:jc w:val="center"/>
        </w:trPr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постоянного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 w:rsidP="00193675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решения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назначена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193675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ной</w:t>
            </w:r>
          </w:p>
        </w:tc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</w:tr>
      <w:tr w:rsidR="0087142E" w:rsidRPr="009405E8">
        <w:trPr>
          <w:trHeight w:hRule="exact" w:val="211"/>
          <w:jc w:val="center"/>
        </w:trPr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жительства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выплата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субсидии</w:t>
            </w:r>
          </w:p>
        </w:tc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</w:tr>
      <w:tr w:rsidR="0087142E" w:rsidRPr="009405E8">
        <w:trPr>
          <w:trHeight w:hRule="exact" w:val="192"/>
          <w:jc w:val="center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 w:rsidP="00193675">
            <w:pPr>
              <w:shd w:val="clear" w:color="auto" w:fill="FFFFFF"/>
              <w:ind w:left="206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 w:rsidP="00193675">
            <w:pPr>
              <w:shd w:val="clear" w:color="auto" w:fill="FFFFFF"/>
              <w:ind w:left="206"/>
              <w:jc w:val="center"/>
            </w:pPr>
            <w:r w:rsidRPr="009405E8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 w:rsidRPr="009405E8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 w:rsidRPr="009405E8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 w:rsidRPr="009405E8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5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 w:rsidRPr="009405E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 w:rsidRPr="009405E8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  <w:jc w:val="center"/>
            </w:pPr>
            <w:r w:rsidRPr="009405E8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</w:tr>
      <w:tr w:rsidR="0087142E" w:rsidRPr="009405E8">
        <w:trPr>
          <w:trHeight w:hRule="exact" w:val="211"/>
          <w:jc w:val="center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42E" w:rsidRPr="009405E8" w:rsidRDefault="0087142E">
            <w:pPr>
              <w:shd w:val="clear" w:color="auto" w:fill="FFFFFF"/>
            </w:pPr>
          </w:p>
        </w:tc>
      </w:tr>
    </w:tbl>
    <w:p w:rsidR="0087142E" w:rsidRDefault="0087142E"/>
    <w:sectPr w:rsidR="0087142E" w:rsidSect="0095002E">
      <w:type w:val="continuous"/>
      <w:pgSz w:w="11909" w:h="16834"/>
      <w:pgMar w:top="1134" w:right="285" w:bottom="720" w:left="56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AC5"/>
    <w:rsid w:val="000512FC"/>
    <w:rsid w:val="00096F16"/>
    <w:rsid w:val="000B74EB"/>
    <w:rsid w:val="00193675"/>
    <w:rsid w:val="002617E8"/>
    <w:rsid w:val="002B1C73"/>
    <w:rsid w:val="003D3AE7"/>
    <w:rsid w:val="003F5C5D"/>
    <w:rsid w:val="00407B87"/>
    <w:rsid w:val="00442D93"/>
    <w:rsid w:val="00471267"/>
    <w:rsid w:val="004D04F2"/>
    <w:rsid w:val="004F53FB"/>
    <w:rsid w:val="0053680B"/>
    <w:rsid w:val="00573CE1"/>
    <w:rsid w:val="005877AA"/>
    <w:rsid w:val="006A0B4F"/>
    <w:rsid w:val="007152A1"/>
    <w:rsid w:val="007624AE"/>
    <w:rsid w:val="00763156"/>
    <w:rsid w:val="007E51CC"/>
    <w:rsid w:val="007F0DB5"/>
    <w:rsid w:val="00826E3B"/>
    <w:rsid w:val="0087142E"/>
    <w:rsid w:val="00891AC5"/>
    <w:rsid w:val="008D5EB8"/>
    <w:rsid w:val="009405E8"/>
    <w:rsid w:val="0095002E"/>
    <w:rsid w:val="009C3697"/>
    <w:rsid w:val="009E45B8"/>
    <w:rsid w:val="00A0698B"/>
    <w:rsid w:val="00A429E5"/>
    <w:rsid w:val="00B90DFD"/>
    <w:rsid w:val="00CE7967"/>
    <w:rsid w:val="00D50EDA"/>
    <w:rsid w:val="00F36E1D"/>
    <w:rsid w:val="00F62D55"/>
    <w:rsid w:val="00F6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0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103</Words>
  <Characters>593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vremenno</cp:lastModifiedBy>
  <cp:revision>12</cp:revision>
  <dcterms:created xsi:type="dcterms:W3CDTF">2013-07-18T13:44:00Z</dcterms:created>
  <dcterms:modified xsi:type="dcterms:W3CDTF">2013-09-18T13:20:00Z</dcterms:modified>
</cp:coreProperties>
</file>